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3174" w14:textId="77777777" w:rsidR="00337242" w:rsidRDefault="00337242" w:rsidP="0033724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SWYNBURNE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16FCDC53" w14:textId="77777777" w:rsidR="00337242" w:rsidRDefault="00337242" w:rsidP="00337242">
      <w:pPr>
        <w:pStyle w:val="NoSpacing"/>
        <w:rPr>
          <w:rFonts w:cs="Times New Roman"/>
          <w:szCs w:val="24"/>
        </w:rPr>
      </w:pPr>
    </w:p>
    <w:p w14:paraId="7D9D23EE" w14:textId="77777777" w:rsidR="00337242" w:rsidRDefault="00337242" w:rsidP="00337242">
      <w:pPr>
        <w:pStyle w:val="NoSpacing"/>
        <w:rPr>
          <w:rFonts w:cs="Times New Roman"/>
          <w:szCs w:val="24"/>
        </w:rPr>
      </w:pPr>
    </w:p>
    <w:p w14:paraId="1078621E" w14:textId="77777777" w:rsidR="00337242" w:rsidRDefault="00337242" w:rsidP="003372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Bywell</w:t>
      </w:r>
      <w:proofErr w:type="spellEnd"/>
      <w:r>
        <w:rPr>
          <w:rFonts w:cs="Times New Roman"/>
          <w:szCs w:val="24"/>
        </w:rPr>
        <w:t>, Northumberland,</w:t>
      </w:r>
    </w:p>
    <w:p w14:paraId="7558C7BA" w14:textId="77777777" w:rsidR="00337242" w:rsidRDefault="00337242" w:rsidP="003372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6A6A08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69F31890" w14:textId="77777777" w:rsidR="00337242" w:rsidRDefault="00337242" w:rsidP="003372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E023F07" w14:textId="77777777" w:rsidR="00337242" w:rsidRDefault="00337242" w:rsidP="0033724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pp.105-6)</w:t>
      </w:r>
    </w:p>
    <w:p w14:paraId="2738CCE8" w14:textId="77777777" w:rsidR="00337242" w:rsidRDefault="00337242" w:rsidP="00337242">
      <w:pPr>
        <w:pStyle w:val="NoSpacing"/>
        <w:rPr>
          <w:rFonts w:eastAsia="Times New Roman" w:cs="Times New Roman"/>
          <w:szCs w:val="24"/>
        </w:rPr>
      </w:pPr>
    </w:p>
    <w:p w14:paraId="4919A032" w14:textId="77777777" w:rsidR="00337242" w:rsidRDefault="00337242" w:rsidP="00337242">
      <w:pPr>
        <w:pStyle w:val="NoSpacing"/>
        <w:rPr>
          <w:rFonts w:eastAsia="Times New Roman" w:cs="Times New Roman"/>
          <w:szCs w:val="24"/>
        </w:rPr>
      </w:pPr>
    </w:p>
    <w:p w14:paraId="772375AD" w14:textId="77777777" w:rsidR="00337242" w:rsidRDefault="00337242" w:rsidP="003372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August 2023</w:t>
      </w:r>
    </w:p>
    <w:p w14:paraId="6AF1E7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E7ED" w14:textId="77777777" w:rsidR="00337242" w:rsidRDefault="00337242" w:rsidP="009139A6">
      <w:r>
        <w:separator/>
      </w:r>
    </w:p>
  </w:endnote>
  <w:endnote w:type="continuationSeparator" w:id="0">
    <w:p w14:paraId="1CB44C35" w14:textId="77777777" w:rsidR="00337242" w:rsidRDefault="003372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4A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F3E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C00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37F9" w14:textId="77777777" w:rsidR="00337242" w:rsidRDefault="00337242" w:rsidP="009139A6">
      <w:r>
        <w:separator/>
      </w:r>
    </w:p>
  </w:footnote>
  <w:footnote w:type="continuationSeparator" w:id="0">
    <w:p w14:paraId="40339AE7" w14:textId="77777777" w:rsidR="00337242" w:rsidRDefault="003372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8B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CB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A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42"/>
    <w:rsid w:val="000666E0"/>
    <w:rsid w:val="002510B7"/>
    <w:rsid w:val="0033724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C6DCF"/>
  <w15:chartTrackingRefBased/>
  <w15:docId w15:val="{A55EB0F7-8A72-49AC-8399-C72E953B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2023-08-04T19:58:00Z</dcterms:created>
  <dcterms:modified xsi:type="dcterms:W3CDTF">2023-08-04T19:59:00Z</dcterms:modified>
</cp:coreProperties>
</file>